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VGHR-2026-022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Dorfgemeinschaftshaus Berschweiler bei Kirn - Elektroinstallation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Dorfgemeinschaftshaus Berschweiler bei Kirn - Elektroinstallation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